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E64" w:rsidRDefault="00C17E64" w:rsidP="00EB564E">
      <w:pPr>
        <w:jc w:val="right"/>
      </w:pPr>
      <w:r>
        <w:t>Приложение 2</w:t>
      </w:r>
    </w:p>
    <w:p w:rsidR="00C17E64" w:rsidRPr="005878B0" w:rsidRDefault="00C17E64" w:rsidP="00EB564E">
      <w:pPr>
        <w:jc w:val="right"/>
      </w:pPr>
      <w:r w:rsidRPr="005878B0">
        <w:t>к Положению об Общественных представителях</w:t>
      </w:r>
    </w:p>
    <w:p w:rsidR="00C17E64" w:rsidRPr="005878B0" w:rsidRDefault="00C17E64" w:rsidP="00EB564E">
      <w:pPr>
        <w:jc w:val="right"/>
      </w:pPr>
      <w:r w:rsidRPr="005878B0">
        <w:t>Уполномоченного по защите прав предпринимателей</w:t>
      </w:r>
    </w:p>
    <w:p w:rsidR="00C17E64" w:rsidRPr="005878B0" w:rsidRDefault="00C17E64" w:rsidP="00EB564E">
      <w:pPr>
        <w:jc w:val="right"/>
      </w:pPr>
      <w:r w:rsidRPr="005878B0">
        <w:t>в Ханты-Мансийском</w:t>
      </w:r>
    </w:p>
    <w:p w:rsidR="00C17E64" w:rsidRPr="005878B0" w:rsidRDefault="00C17E64" w:rsidP="00EB564E">
      <w:pPr>
        <w:jc w:val="right"/>
      </w:pPr>
      <w:r w:rsidRPr="005878B0">
        <w:t>автономном округе – Югре</w:t>
      </w:r>
    </w:p>
    <w:p w:rsidR="00C17E64" w:rsidRDefault="00C17E64" w:rsidP="00EA1F24">
      <w:pPr>
        <w:jc w:val="right"/>
        <w:rPr>
          <w:sz w:val="27"/>
          <w:szCs w:val="27"/>
        </w:rPr>
      </w:pPr>
    </w:p>
    <w:p w:rsidR="00C17E64" w:rsidRDefault="00C17E64" w:rsidP="00EA1F24">
      <w:pPr>
        <w:jc w:val="right"/>
        <w:rPr>
          <w:sz w:val="27"/>
          <w:szCs w:val="27"/>
        </w:rPr>
      </w:pP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 xml:space="preserve">Уполномоченному 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 xml:space="preserve">по </w:t>
      </w:r>
      <w:r>
        <w:rPr>
          <w:sz w:val="27"/>
          <w:szCs w:val="27"/>
        </w:rPr>
        <w:t>защите прав предпринимателей</w:t>
      </w:r>
      <w:r w:rsidRPr="00961901">
        <w:rPr>
          <w:sz w:val="27"/>
          <w:szCs w:val="27"/>
        </w:rPr>
        <w:t xml:space="preserve"> 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>
        <w:rPr>
          <w:sz w:val="27"/>
          <w:szCs w:val="27"/>
        </w:rPr>
        <w:t>Ханты-Мансийском</w:t>
      </w:r>
      <w:r w:rsidRPr="00961901">
        <w:rPr>
          <w:sz w:val="27"/>
          <w:szCs w:val="27"/>
        </w:rPr>
        <w:t xml:space="preserve"> 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>
        <w:rPr>
          <w:sz w:val="27"/>
          <w:szCs w:val="27"/>
        </w:rPr>
        <w:t>автономном округе – Югре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>
        <w:rPr>
          <w:sz w:val="27"/>
          <w:szCs w:val="27"/>
        </w:rPr>
        <w:t>Н.А. Евлахову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>Ф.И.О. (полностью) кандидата,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 xml:space="preserve"> адрес проживания,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 xml:space="preserve"> контактная информация (телефон, </w:t>
      </w:r>
    </w:p>
    <w:p w:rsidR="00C17E64" w:rsidRPr="00961901" w:rsidRDefault="00C17E64" w:rsidP="00EA1F24">
      <w:pPr>
        <w:jc w:val="right"/>
        <w:rPr>
          <w:sz w:val="27"/>
          <w:szCs w:val="27"/>
        </w:rPr>
      </w:pPr>
      <w:r w:rsidRPr="00961901">
        <w:rPr>
          <w:sz w:val="27"/>
          <w:szCs w:val="27"/>
        </w:rPr>
        <w:t>адрес электронной почты)</w:t>
      </w:r>
    </w:p>
    <w:p w:rsidR="00C17E64" w:rsidRPr="00961901" w:rsidRDefault="00C17E64" w:rsidP="00961901">
      <w:pPr>
        <w:rPr>
          <w:b/>
          <w:sz w:val="27"/>
          <w:szCs w:val="27"/>
        </w:rPr>
      </w:pPr>
    </w:p>
    <w:p w:rsidR="00C17E64" w:rsidRPr="00007DA4" w:rsidRDefault="00C17E64" w:rsidP="00EA1F24">
      <w:pPr>
        <w:jc w:val="center"/>
        <w:rPr>
          <w:b/>
          <w:sz w:val="27"/>
          <w:szCs w:val="27"/>
        </w:rPr>
      </w:pPr>
      <w:r w:rsidRPr="00007DA4">
        <w:rPr>
          <w:b/>
          <w:sz w:val="27"/>
          <w:szCs w:val="27"/>
        </w:rPr>
        <w:t>ЗАЯВЛЕНИЕ</w:t>
      </w:r>
    </w:p>
    <w:p w:rsidR="00C17E64" w:rsidRPr="00961901" w:rsidRDefault="00C17E64" w:rsidP="007C7D4F">
      <w:pPr>
        <w:rPr>
          <w:color w:val="000000"/>
          <w:spacing w:val="15"/>
          <w:sz w:val="27"/>
          <w:szCs w:val="27"/>
        </w:rPr>
      </w:pPr>
    </w:p>
    <w:p w:rsidR="00C17E64" w:rsidRPr="00961901" w:rsidRDefault="00C17E64" w:rsidP="007C7D4F">
      <w:pPr>
        <w:spacing w:line="276" w:lineRule="auto"/>
        <w:ind w:firstLine="540"/>
        <w:jc w:val="both"/>
        <w:rPr>
          <w:sz w:val="27"/>
          <w:szCs w:val="27"/>
        </w:rPr>
      </w:pPr>
      <w:r w:rsidRPr="00961901">
        <w:rPr>
          <w:color w:val="000000"/>
          <w:spacing w:val="15"/>
          <w:sz w:val="27"/>
          <w:szCs w:val="27"/>
        </w:rPr>
        <w:t xml:space="preserve">Прошу назначить меня общественным </w:t>
      </w:r>
      <w:r>
        <w:rPr>
          <w:color w:val="000000"/>
          <w:spacing w:val="15"/>
          <w:sz w:val="27"/>
          <w:szCs w:val="27"/>
        </w:rPr>
        <w:t>представителем</w:t>
      </w:r>
      <w:r w:rsidRPr="00961901">
        <w:rPr>
          <w:color w:val="000000"/>
          <w:spacing w:val="15"/>
          <w:sz w:val="27"/>
          <w:szCs w:val="27"/>
        </w:rPr>
        <w:t xml:space="preserve"> </w:t>
      </w:r>
      <w:r w:rsidRPr="00961901">
        <w:rPr>
          <w:sz w:val="27"/>
          <w:szCs w:val="27"/>
        </w:rPr>
        <w:t xml:space="preserve">Уполномоченного по </w:t>
      </w:r>
      <w:r>
        <w:rPr>
          <w:sz w:val="27"/>
          <w:szCs w:val="27"/>
        </w:rPr>
        <w:t xml:space="preserve">защите прав в Ханты-Мансийском автономном </w:t>
      </w:r>
      <w:r>
        <w:rPr>
          <w:sz w:val="27"/>
          <w:szCs w:val="27"/>
        </w:rPr>
        <w:br/>
        <w:t>округе – Югре</w:t>
      </w:r>
      <w:r w:rsidRPr="0096190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Н.А. Евлахов </w:t>
      </w:r>
      <w:r w:rsidRPr="00961901">
        <w:rPr>
          <w:sz w:val="27"/>
          <w:szCs w:val="27"/>
        </w:rPr>
        <w:t>на территории __________________________</w:t>
      </w:r>
      <w:r>
        <w:rPr>
          <w:sz w:val="27"/>
          <w:szCs w:val="27"/>
        </w:rPr>
        <w:t>____</w:t>
      </w:r>
      <w:r w:rsidRPr="00961901">
        <w:rPr>
          <w:sz w:val="27"/>
          <w:szCs w:val="27"/>
        </w:rPr>
        <w:t>.</w:t>
      </w:r>
    </w:p>
    <w:p w:rsidR="00C17E64" w:rsidRPr="00961901" w:rsidRDefault="00C17E64" w:rsidP="007C7D4F">
      <w:pPr>
        <w:autoSpaceDE w:val="0"/>
        <w:autoSpaceDN w:val="0"/>
        <w:adjustRightInd w:val="0"/>
        <w:spacing w:line="276" w:lineRule="auto"/>
        <w:ind w:firstLine="540"/>
        <w:jc w:val="both"/>
        <w:rPr>
          <w:spacing w:val="-6"/>
          <w:sz w:val="27"/>
          <w:szCs w:val="27"/>
        </w:rPr>
      </w:pPr>
      <w:r w:rsidRPr="00961901">
        <w:rPr>
          <w:spacing w:val="-6"/>
          <w:sz w:val="27"/>
          <w:szCs w:val="27"/>
        </w:rPr>
        <w:t xml:space="preserve">С </w:t>
      </w:r>
      <w:r w:rsidRPr="00961901">
        <w:rPr>
          <w:sz w:val="27"/>
          <w:szCs w:val="27"/>
          <w:lang w:eastAsia="en-US"/>
        </w:rPr>
        <w:t xml:space="preserve">Законом Ханты-Мансийского автономного округа – Югры от </w:t>
      </w:r>
      <w:r>
        <w:rPr>
          <w:sz w:val="27"/>
          <w:szCs w:val="27"/>
          <w:lang w:eastAsia="en-US"/>
        </w:rPr>
        <w:t>05.04.2013 № 3</w:t>
      </w:r>
      <w:r w:rsidRPr="00961901">
        <w:rPr>
          <w:sz w:val="27"/>
          <w:szCs w:val="27"/>
          <w:lang w:eastAsia="en-US"/>
        </w:rPr>
        <w:t xml:space="preserve">5-оз «Об Уполномоченном по </w:t>
      </w:r>
      <w:r>
        <w:rPr>
          <w:sz w:val="27"/>
          <w:szCs w:val="27"/>
          <w:lang w:eastAsia="en-US"/>
        </w:rPr>
        <w:t xml:space="preserve">защите прав предпринимателей </w:t>
      </w:r>
      <w:r w:rsidRPr="00961901">
        <w:rPr>
          <w:sz w:val="27"/>
          <w:szCs w:val="27"/>
          <w:lang w:eastAsia="en-US"/>
        </w:rPr>
        <w:t xml:space="preserve">в Ханты-Мансийском автономном округе – Югре», Положением об общественных </w:t>
      </w:r>
      <w:r>
        <w:rPr>
          <w:sz w:val="27"/>
          <w:szCs w:val="27"/>
          <w:lang w:eastAsia="en-US"/>
        </w:rPr>
        <w:t>представителях</w:t>
      </w:r>
      <w:r w:rsidRPr="00961901">
        <w:rPr>
          <w:sz w:val="27"/>
          <w:szCs w:val="27"/>
          <w:lang w:eastAsia="en-US"/>
        </w:rPr>
        <w:t>, утвержденным распоряжением Уполно</w:t>
      </w:r>
      <w:r>
        <w:rPr>
          <w:sz w:val="27"/>
          <w:szCs w:val="27"/>
          <w:lang w:eastAsia="en-US"/>
        </w:rPr>
        <w:t xml:space="preserve">моченного по защите прав предпринимателей в </w:t>
      </w:r>
      <w:r w:rsidRPr="00961901">
        <w:rPr>
          <w:sz w:val="27"/>
          <w:szCs w:val="27"/>
          <w:lang w:eastAsia="en-US"/>
        </w:rPr>
        <w:t xml:space="preserve">Ханты-Мансийском автономном округе – Югре от </w:t>
      </w:r>
      <w:r>
        <w:rPr>
          <w:sz w:val="27"/>
          <w:szCs w:val="27"/>
          <w:lang w:eastAsia="en-US"/>
        </w:rPr>
        <w:t>13.03.2017 № 4-р</w:t>
      </w:r>
      <w:r w:rsidRPr="00961901">
        <w:rPr>
          <w:sz w:val="27"/>
          <w:szCs w:val="27"/>
          <w:lang w:eastAsia="en-US"/>
        </w:rPr>
        <w:t xml:space="preserve">, ознакомлен (а), готов (а) принять условия, установленные данными нормативными актами в отношении общественных </w:t>
      </w:r>
      <w:r>
        <w:rPr>
          <w:sz w:val="27"/>
          <w:szCs w:val="27"/>
          <w:lang w:eastAsia="en-US"/>
        </w:rPr>
        <w:t>представителей</w:t>
      </w:r>
      <w:r w:rsidRPr="00961901">
        <w:rPr>
          <w:sz w:val="27"/>
          <w:szCs w:val="27"/>
          <w:lang w:eastAsia="en-US"/>
        </w:rPr>
        <w:t>.</w:t>
      </w:r>
    </w:p>
    <w:p w:rsidR="00C17E64" w:rsidRPr="00961901" w:rsidRDefault="00C17E64" w:rsidP="0096190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7"/>
          <w:szCs w:val="27"/>
          <w:lang w:eastAsia="en-US"/>
        </w:rPr>
      </w:pPr>
      <w:r w:rsidRPr="00961901">
        <w:rPr>
          <w:spacing w:val="-6"/>
          <w:sz w:val="27"/>
          <w:szCs w:val="27"/>
        </w:rPr>
        <w:t xml:space="preserve">Настоящим подтверждаю </w:t>
      </w:r>
      <w:r w:rsidRPr="00961901">
        <w:rPr>
          <w:sz w:val="27"/>
          <w:szCs w:val="27"/>
          <w:lang w:eastAsia="en-US"/>
        </w:rPr>
        <w:t>отсутствие в отношении меня обвинительного приговора, неснятой (непогашенной) судимости, отсутствие нахождения меня на учете у психиатра или нарколога.</w:t>
      </w:r>
    </w:p>
    <w:p w:rsidR="00C17E64" w:rsidRDefault="00C17E64" w:rsidP="00EB564E">
      <w:pPr>
        <w:spacing w:line="276" w:lineRule="auto"/>
        <w:ind w:firstLine="540"/>
        <w:jc w:val="both"/>
        <w:rPr>
          <w:spacing w:val="-6"/>
          <w:sz w:val="20"/>
          <w:szCs w:val="20"/>
        </w:rPr>
      </w:pPr>
      <w:r w:rsidRPr="00961901">
        <w:rPr>
          <w:sz w:val="27"/>
          <w:szCs w:val="27"/>
          <w:lang w:eastAsia="en-US"/>
        </w:rPr>
        <w:t xml:space="preserve">Соответствие требованиям, предъявляемым к лицам для назначения общественным </w:t>
      </w:r>
      <w:r>
        <w:rPr>
          <w:sz w:val="27"/>
          <w:szCs w:val="27"/>
          <w:lang w:eastAsia="en-US"/>
        </w:rPr>
        <w:t xml:space="preserve">представителей </w:t>
      </w:r>
      <w:r w:rsidRPr="00961901">
        <w:rPr>
          <w:sz w:val="27"/>
          <w:szCs w:val="27"/>
        </w:rPr>
        <w:t>Уполномоченного</w:t>
      </w:r>
      <w:r>
        <w:rPr>
          <w:sz w:val="27"/>
          <w:szCs w:val="27"/>
        </w:rPr>
        <w:t xml:space="preserve"> по защите прав предпринимателей в автономном</w:t>
      </w:r>
      <w:r w:rsidRPr="00961901">
        <w:rPr>
          <w:sz w:val="27"/>
          <w:szCs w:val="27"/>
        </w:rPr>
        <w:t xml:space="preserve"> округе, подтверждаю прилагаемыми документами.</w:t>
      </w:r>
    </w:p>
    <w:p w:rsidR="00C17E64" w:rsidRPr="007C7D4F" w:rsidRDefault="00C17E64" w:rsidP="001E6D93">
      <w:pPr>
        <w:tabs>
          <w:tab w:val="left" w:pos="142"/>
        </w:tabs>
        <w:ind w:firstLine="360"/>
        <w:jc w:val="both"/>
        <w:rPr>
          <w:color w:val="000000"/>
          <w:spacing w:val="-1"/>
        </w:rPr>
      </w:pPr>
      <w:r w:rsidRPr="007C7D4F">
        <w:rPr>
          <w:color w:val="000000"/>
          <w:spacing w:val="-1"/>
        </w:rPr>
        <w:t xml:space="preserve">Приложение: на ___  листах: </w:t>
      </w:r>
    </w:p>
    <w:p w:rsidR="00C17E64" w:rsidRDefault="00C17E64" w:rsidP="00194BB6">
      <w:pPr>
        <w:ind w:firstLine="360"/>
        <w:rPr>
          <w:color w:val="000000"/>
          <w:spacing w:val="-1"/>
        </w:rPr>
      </w:pPr>
      <w:r w:rsidRPr="007C7D4F">
        <w:rPr>
          <w:color w:val="000000"/>
          <w:spacing w:val="-1"/>
        </w:rPr>
        <w:t>согласие на обработку, получение и передачу персональных данных ___ л.;</w:t>
      </w:r>
    </w:p>
    <w:p w:rsidR="00C17E64" w:rsidRPr="007C7D4F" w:rsidRDefault="00C17E64" w:rsidP="00194BB6">
      <w:pPr>
        <w:ind w:firstLine="360"/>
        <w:rPr>
          <w:color w:val="000000"/>
          <w:spacing w:val="-1"/>
        </w:rPr>
      </w:pPr>
      <w:r w:rsidRPr="0009365D">
        <w:rPr>
          <w:color w:val="000000"/>
          <w:spacing w:val="-1"/>
        </w:rPr>
        <w:t>анкета кандидата  ___ л.;</w:t>
      </w:r>
    </w:p>
    <w:p w:rsidR="00C17E64" w:rsidRPr="007C7D4F" w:rsidRDefault="00C17E64" w:rsidP="007E2AE6">
      <w:pPr>
        <w:tabs>
          <w:tab w:val="left" w:pos="142"/>
        </w:tabs>
        <w:ind w:firstLine="360"/>
        <w:rPr>
          <w:color w:val="000000"/>
          <w:spacing w:val="-1"/>
        </w:rPr>
      </w:pPr>
      <w:r w:rsidRPr="007C7D4F">
        <w:rPr>
          <w:color w:val="000000"/>
          <w:spacing w:val="-1"/>
        </w:rPr>
        <w:t>копии документа, удостоверяющего личность кандидата ___ л.;</w:t>
      </w:r>
    </w:p>
    <w:p w:rsidR="00C17E64" w:rsidRPr="007C7D4F" w:rsidRDefault="00C17E64" w:rsidP="001167D1">
      <w:pPr>
        <w:ind w:firstLine="360"/>
        <w:rPr>
          <w:color w:val="000000"/>
          <w:spacing w:val="-1"/>
        </w:rPr>
      </w:pPr>
      <w:r w:rsidRPr="007C7D4F">
        <w:rPr>
          <w:color w:val="000000"/>
          <w:spacing w:val="-1"/>
        </w:rPr>
        <w:t>копия документа об образовании ___ л.;</w:t>
      </w:r>
    </w:p>
    <w:p w:rsidR="00C17E64" w:rsidRPr="007C7D4F" w:rsidRDefault="00C17E64" w:rsidP="00EB564E">
      <w:pPr>
        <w:ind w:left="360"/>
        <w:rPr>
          <w:sz w:val="28"/>
          <w:szCs w:val="28"/>
        </w:rPr>
      </w:pPr>
      <w:r w:rsidRPr="007C7D4F">
        <w:rPr>
          <w:color w:val="000000"/>
          <w:spacing w:val="-1"/>
        </w:rPr>
        <w:t xml:space="preserve">копия документа (информации), подтверждающих необходимые познания, опыт в области защиты прав, свобод и законных интересов </w:t>
      </w:r>
      <w:r>
        <w:rPr>
          <w:color w:val="000000"/>
          <w:spacing w:val="-1"/>
        </w:rPr>
        <w:t>субъектов предпринимательской деятельности</w:t>
      </w:r>
      <w:r w:rsidRPr="007C7D4F">
        <w:rPr>
          <w:color w:val="000000"/>
          <w:spacing w:val="-1"/>
        </w:rPr>
        <w:t xml:space="preserve"> ___ л.</w:t>
      </w:r>
      <w:bookmarkStart w:id="0" w:name="_GoBack"/>
      <w:bookmarkEnd w:id="0"/>
    </w:p>
    <w:p w:rsidR="00C17E64" w:rsidRPr="007C7D4F" w:rsidRDefault="00C17E64" w:rsidP="007C7D4F">
      <w:pPr>
        <w:ind w:firstLine="709"/>
        <w:jc w:val="both"/>
        <w:rPr>
          <w:sz w:val="28"/>
          <w:szCs w:val="28"/>
        </w:rPr>
      </w:pPr>
      <w:r w:rsidRPr="007C7D4F">
        <w:rPr>
          <w:sz w:val="28"/>
          <w:szCs w:val="28"/>
        </w:rPr>
        <w:t>__________________</w:t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  <w:t>________________</w:t>
      </w:r>
    </w:p>
    <w:p w:rsidR="00C17E64" w:rsidRPr="00340A8E" w:rsidRDefault="00C17E64" w:rsidP="00117673">
      <w:pPr>
        <w:ind w:firstLine="709"/>
        <w:jc w:val="both"/>
        <w:rPr>
          <w:u w:val="single"/>
        </w:rPr>
      </w:pPr>
      <w:r w:rsidRPr="007C7D4F">
        <w:rPr>
          <w:sz w:val="20"/>
          <w:szCs w:val="20"/>
        </w:rPr>
        <w:t xml:space="preserve">               (дата)</w:t>
      </w:r>
      <w:r w:rsidRPr="007C7D4F">
        <w:rPr>
          <w:sz w:val="20"/>
          <w:szCs w:val="20"/>
        </w:rPr>
        <w:tab/>
        <w:t xml:space="preserve">                  </w:t>
      </w:r>
      <w:r w:rsidRPr="007C7D4F">
        <w:rPr>
          <w:sz w:val="20"/>
          <w:szCs w:val="20"/>
        </w:rPr>
        <w:tab/>
        <w:t xml:space="preserve"> </w:t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7D4F">
        <w:rPr>
          <w:sz w:val="20"/>
          <w:szCs w:val="20"/>
        </w:rPr>
        <w:t>(подпись)</w:t>
      </w:r>
      <w:r>
        <w:rPr>
          <w:sz w:val="20"/>
          <w:szCs w:val="20"/>
        </w:rPr>
        <w:br w:type="page"/>
      </w:r>
      <w:r w:rsidRPr="00340A8E">
        <w:rPr>
          <w:u w:val="single"/>
        </w:rPr>
        <w:t>Форма</w:t>
      </w:r>
    </w:p>
    <w:p w:rsidR="00C17E64" w:rsidRPr="00007DA4" w:rsidRDefault="00C17E64" w:rsidP="00007DA4">
      <w:pPr>
        <w:jc w:val="right"/>
        <w:rPr>
          <w:sz w:val="27"/>
          <w:szCs w:val="27"/>
        </w:rPr>
      </w:pPr>
      <w:r w:rsidRPr="00007DA4">
        <w:rPr>
          <w:sz w:val="27"/>
          <w:szCs w:val="27"/>
        </w:rPr>
        <w:t xml:space="preserve">Уполномоченному </w:t>
      </w:r>
    </w:p>
    <w:p w:rsidR="00C17E64" w:rsidRPr="00007DA4" w:rsidRDefault="00C17E64" w:rsidP="00007DA4">
      <w:pPr>
        <w:jc w:val="right"/>
        <w:rPr>
          <w:sz w:val="27"/>
          <w:szCs w:val="27"/>
        </w:rPr>
      </w:pPr>
      <w:r w:rsidRPr="00007DA4">
        <w:rPr>
          <w:sz w:val="27"/>
          <w:szCs w:val="27"/>
        </w:rPr>
        <w:t xml:space="preserve">по защите прав предпринимателей </w:t>
      </w:r>
    </w:p>
    <w:p w:rsidR="00C17E64" w:rsidRPr="00007DA4" w:rsidRDefault="00C17E64" w:rsidP="00007DA4">
      <w:pPr>
        <w:jc w:val="right"/>
        <w:rPr>
          <w:sz w:val="27"/>
          <w:szCs w:val="27"/>
        </w:rPr>
      </w:pPr>
      <w:r w:rsidRPr="00007DA4">
        <w:rPr>
          <w:sz w:val="27"/>
          <w:szCs w:val="27"/>
        </w:rPr>
        <w:t xml:space="preserve">Ханты-Мансийском </w:t>
      </w:r>
    </w:p>
    <w:p w:rsidR="00C17E64" w:rsidRPr="00007DA4" w:rsidRDefault="00C17E64" w:rsidP="00007DA4">
      <w:pPr>
        <w:jc w:val="right"/>
        <w:rPr>
          <w:sz w:val="27"/>
          <w:szCs w:val="27"/>
        </w:rPr>
      </w:pPr>
      <w:r w:rsidRPr="00007DA4">
        <w:rPr>
          <w:sz w:val="27"/>
          <w:szCs w:val="27"/>
        </w:rPr>
        <w:t>автономном округе – Югре</w:t>
      </w:r>
    </w:p>
    <w:p w:rsidR="00C17E64" w:rsidRPr="00007DA4" w:rsidRDefault="00C17E64" w:rsidP="00007DA4">
      <w:pPr>
        <w:jc w:val="right"/>
        <w:rPr>
          <w:sz w:val="27"/>
          <w:szCs w:val="27"/>
        </w:rPr>
      </w:pPr>
      <w:r w:rsidRPr="00007DA4">
        <w:rPr>
          <w:sz w:val="27"/>
          <w:szCs w:val="27"/>
        </w:rPr>
        <w:t>Н.А. Евлахову</w:t>
      </w:r>
    </w:p>
    <w:p w:rsidR="00C17E64" w:rsidRPr="003D2E69" w:rsidRDefault="00C17E64" w:rsidP="003D2E69">
      <w:pPr>
        <w:jc w:val="right"/>
        <w:rPr>
          <w:sz w:val="27"/>
          <w:szCs w:val="27"/>
        </w:rPr>
      </w:pPr>
    </w:p>
    <w:p w:rsidR="00C17E64" w:rsidRPr="003D2E69" w:rsidRDefault="00C17E64" w:rsidP="003D2E69">
      <w:pPr>
        <w:jc w:val="right"/>
        <w:rPr>
          <w:sz w:val="27"/>
          <w:szCs w:val="27"/>
        </w:rPr>
      </w:pPr>
      <w:r w:rsidRPr="003D2E69">
        <w:rPr>
          <w:sz w:val="27"/>
          <w:szCs w:val="27"/>
        </w:rPr>
        <w:t>Ф.И.О. (полностью) кандидата,</w:t>
      </w:r>
    </w:p>
    <w:p w:rsidR="00C17E64" w:rsidRPr="003D2E69" w:rsidRDefault="00C17E64" w:rsidP="003D2E69">
      <w:pPr>
        <w:jc w:val="right"/>
        <w:rPr>
          <w:sz w:val="27"/>
          <w:szCs w:val="27"/>
        </w:rPr>
      </w:pPr>
      <w:r w:rsidRPr="003D2E69">
        <w:rPr>
          <w:sz w:val="27"/>
          <w:szCs w:val="27"/>
        </w:rPr>
        <w:t xml:space="preserve"> адрес проживания,</w:t>
      </w:r>
    </w:p>
    <w:p w:rsidR="00C17E64" w:rsidRPr="003D2E69" w:rsidRDefault="00C17E64" w:rsidP="003D2E69">
      <w:pPr>
        <w:jc w:val="right"/>
        <w:rPr>
          <w:sz w:val="27"/>
          <w:szCs w:val="27"/>
        </w:rPr>
      </w:pPr>
      <w:r w:rsidRPr="003D2E69">
        <w:rPr>
          <w:sz w:val="27"/>
          <w:szCs w:val="27"/>
        </w:rPr>
        <w:t xml:space="preserve"> контактная информация (телефон, </w:t>
      </w:r>
    </w:p>
    <w:p w:rsidR="00C17E64" w:rsidRPr="003D2E69" w:rsidRDefault="00C17E64" w:rsidP="003D2E69">
      <w:pPr>
        <w:jc w:val="right"/>
        <w:rPr>
          <w:sz w:val="27"/>
          <w:szCs w:val="27"/>
        </w:rPr>
      </w:pPr>
      <w:r w:rsidRPr="003D2E69">
        <w:rPr>
          <w:sz w:val="27"/>
          <w:szCs w:val="27"/>
        </w:rPr>
        <w:t>адрес электронной почты)</w:t>
      </w:r>
    </w:p>
    <w:p w:rsidR="00C17E64" w:rsidRPr="003D2E69" w:rsidRDefault="00C17E64" w:rsidP="003D2E69">
      <w:pPr>
        <w:rPr>
          <w:b/>
          <w:sz w:val="27"/>
          <w:szCs w:val="27"/>
        </w:rPr>
      </w:pPr>
    </w:p>
    <w:p w:rsidR="00C17E64" w:rsidRPr="003D2E69" w:rsidRDefault="00C17E64" w:rsidP="0041661A">
      <w:pPr>
        <w:jc w:val="center"/>
        <w:rPr>
          <w:sz w:val="27"/>
          <w:szCs w:val="27"/>
        </w:rPr>
      </w:pPr>
      <w:r w:rsidRPr="003D2E69">
        <w:rPr>
          <w:sz w:val="27"/>
          <w:szCs w:val="27"/>
        </w:rPr>
        <w:t>СОГЛАСИЕ</w:t>
      </w:r>
    </w:p>
    <w:p w:rsidR="00C17E64" w:rsidRPr="003D2E69" w:rsidRDefault="00C17E64" w:rsidP="0041661A">
      <w:pPr>
        <w:jc w:val="center"/>
        <w:rPr>
          <w:sz w:val="27"/>
          <w:szCs w:val="27"/>
        </w:rPr>
      </w:pPr>
      <w:r w:rsidRPr="003D2E69">
        <w:rPr>
          <w:sz w:val="27"/>
          <w:szCs w:val="27"/>
        </w:rPr>
        <w:t>на обработку, получение и передачу</w:t>
      </w:r>
    </w:p>
    <w:p w:rsidR="00C17E64" w:rsidRPr="003D2E69" w:rsidRDefault="00C17E64" w:rsidP="0041661A">
      <w:pPr>
        <w:jc w:val="center"/>
        <w:rPr>
          <w:sz w:val="27"/>
          <w:szCs w:val="27"/>
        </w:rPr>
      </w:pPr>
      <w:r w:rsidRPr="003D2E69">
        <w:rPr>
          <w:sz w:val="27"/>
          <w:szCs w:val="27"/>
        </w:rPr>
        <w:t>персональных данных</w:t>
      </w:r>
    </w:p>
    <w:p w:rsidR="00C17E64" w:rsidRPr="003D2E69" w:rsidRDefault="00C17E64" w:rsidP="0041661A">
      <w:pPr>
        <w:rPr>
          <w:sz w:val="27"/>
          <w:szCs w:val="27"/>
        </w:rPr>
      </w:pPr>
    </w:p>
    <w:p w:rsidR="00C17E64" w:rsidRPr="003D2E69" w:rsidRDefault="00C17E64" w:rsidP="00961901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 xml:space="preserve">Настоящим выражаю свое согласие на обработку, получение, </w:t>
      </w:r>
      <w:r>
        <w:rPr>
          <w:sz w:val="27"/>
          <w:szCs w:val="27"/>
        </w:rPr>
        <w:t xml:space="preserve">проверку и </w:t>
      </w:r>
      <w:r w:rsidRPr="003D2E69">
        <w:rPr>
          <w:sz w:val="27"/>
          <w:szCs w:val="27"/>
        </w:rPr>
        <w:t xml:space="preserve">размещение на официальном сайте Уполномоченного по </w:t>
      </w:r>
      <w:r>
        <w:rPr>
          <w:sz w:val="27"/>
          <w:szCs w:val="27"/>
        </w:rPr>
        <w:t>защите пав предпринимателей</w:t>
      </w:r>
      <w:r w:rsidRPr="003D2E69">
        <w:rPr>
          <w:sz w:val="27"/>
          <w:szCs w:val="27"/>
        </w:rPr>
        <w:t xml:space="preserve"> в Ханты-Мансийском автономном округе - Югре сведений обо мне в документальной и (или) электронной форме, содержащих мои персональные данные (отметить):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 xml:space="preserve">фамилия, имя, отчество; 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</w:r>
      <w:r>
        <w:rPr>
          <w:sz w:val="27"/>
          <w:szCs w:val="27"/>
        </w:rPr>
        <w:t>число, месяц, год рождения</w:t>
      </w:r>
      <w:r w:rsidRPr="003D2E69">
        <w:rPr>
          <w:sz w:val="27"/>
          <w:szCs w:val="27"/>
        </w:rPr>
        <w:t>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место рождения;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адрес;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адрес электронной почты;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контактный телефон;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образование;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профессия;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сведения о квалификации, ученой степени, званиях</w:t>
      </w:r>
      <w:r>
        <w:rPr>
          <w:sz w:val="27"/>
          <w:szCs w:val="27"/>
        </w:rPr>
        <w:t>, наградах</w:t>
      </w:r>
      <w:r w:rsidRPr="003D2E69">
        <w:rPr>
          <w:sz w:val="27"/>
          <w:szCs w:val="27"/>
        </w:rPr>
        <w:t>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  <w:lang w:eastAsia="en-US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 xml:space="preserve">сведения об отсутствии </w:t>
      </w:r>
      <w:r w:rsidRPr="003D2E69">
        <w:rPr>
          <w:sz w:val="27"/>
          <w:szCs w:val="27"/>
          <w:lang w:eastAsia="en-US"/>
        </w:rPr>
        <w:t>в отношении меня обвинительного приговора, неснятой (непогашенной) судимости;</w:t>
      </w:r>
    </w:p>
    <w:p w:rsidR="00C17E64" w:rsidRDefault="00C17E64" w:rsidP="0041661A">
      <w:pPr>
        <w:ind w:firstLine="709"/>
        <w:jc w:val="both"/>
        <w:rPr>
          <w:sz w:val="27"/>
          <w:szCs w:val="27"/>
          <w:lang w:eastAsia="en-US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 xml:space="preserve">сведения об </w:t>
      </w:r>
      <w:r>
        <w:rPr>
          <w:sz w:val="27"/>
          <w:szCs w:val="27"/>
          <w:lang w:eastAsia="en-US"/>
        </w:rPr>
        <w:t xml:space="preserve"> отсутствии</w:t>
      </w:r>
      <w:r w:rsidRPr="003D2E69">
        <w:rPr>
          <w:sz w:val="27"/>
          <w:szCs w:val="27"/>
          <w:lang w:eastAsia="en-US"/>
        </w:rPr>
        <w:t xml:space="preserve"> нахождения меня на учете у психиатра или нарколога;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</w:r>
      <w:r>
        <w:rPr>
          <w:sz w:val="27"/>
          <w:szCs w:val="27"/>
        </w:rPr>
        <w:t>паспортные данные (без права размещения в открытый доступ);</w:t>
      </w:r>
    </w:p>
    <w:p w:rsidR="00C17E64" w:rsidRPr="003D2E69" w:rsidRDefault="00C17E64" w:rsidP="0041661A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></w:t>
      </w:r>
      <w:r w:rsidRPr="003D2E69">
        <w:rPr>
          <w:sz w:val="27"/>
          <w:szCs w:val="27"/>
        </w:rPr>
        <w:tab/>
        <w:t>иные персональные данные,</w:t>
      </w:r>
    </w:p>
    <w:p w:rsidR="00C17E64" w:rsidRPr="003D2E69" w:rsidRDefault="00C17E64" w:rsidP="007C7D4F">
      <w:pPr>
        <w:ind w:firstLine="709"/>
        <w:jc w:val="both"/>
        <w:rPr>
          <w:sz w:val="27"/>
          <w:szCs w:val="27"/>
        </w:rPr>
      </w:pPr>
      <w:r w:rsidRPr="003D2E69">
        <w:rPr>
          <w:sz w:val="27"/>
          <w:szCs w:val="27"/>
        </w:rPr>
        <w:t xml:space="preserve">предоставленные в ходе рассмотрения моей кандидатуры для замещения статуса общественного </w:t>
      </w:r>
      <w:r>
        <w:rPr>
          <w:sz w:val="27"/>
          <w:szCs w:val="27"/>
        </w:rPr>
        <w:t xml:space="preserve">представителя </w:t>
      </w:r>
      <w:r w:rsidRPr="003D2E69">
        <w:rPr>
          <w:sz w:val="27"/>
          <w:szCs w:val="27"/>
        </w:rPr>
        <w:t xml:space="preserve">Уполномоченного по </w:t>
      </w:r>
      <w:r>
        <w:rPr>
          <w:sz w:val="27"/>
          <w:szCs w:val="27"/>
        </w:rPr>
        <w:t xml:space="preserve">защите прав предпринимателей </w:t>
      </w:r>
      <w:r w:rsidRPr="003D2E69">
        <w:rPr>
          <w:sz w:val="27"/>
          <w:szCs w:val="27"/>
        </w:rPr>
        <w:t xml:space="preserve">в Ханты-Мансийском автономном округе - Югре, а также используемые в процессе моей работы (в случае назначения) общественным </w:t>
      </w:r>
      <w:r>
        <w:rPr>
          <w:sz w:val="27"/>
          <w:szCs w:val="27"/>
        </w:rPr>
        <w:t>представителем</w:t>
      </w:r>
      <w:r w:rsidRPr="003D2E69">
        <w:rPr>
          <w:sz w:val="27"/>
          <w:szCs w:val="27"/>
        </w:rPr>
        <w:t xml:space="preserve"> Уполномоченного по </w:t>
      </w:r>
      <w:r>
        <w:rPr>
          <w:sz w:val="27"/>
          <w:szCs w:val="27"/>
        </w:rPr>
        <w:t>защите прав предпринимателей</w:t>
      </w:r>
      <w:r w:rsidRPr="003D2E69">
        <w:rPr>
          <w:sz w:val="27"/>
          <w:szCs w:val="27"/>
        </w:rPr>
        <w:t xml:space="preserve"> в Ханты-Мансийском</w:t>
      </w:r>
      <w:r>
        <w:rPr>
          <w:sz w:val="27"/>
          <w:szCs w:val="27"/>
        </w:rPr>
        <w:t xml:space="preserve"> </w:t>
      </w:r>
      <w:r w:rsidRPr="003D2E69">
        <w:rPr>
          <w:sz w:val="27"/>
          <w:szCs w:val="27"/>
        </w:rPr>
        <w:t>автономном</w:t>
      </w:r>
      <w:r>
        <w:rPr>
          <w:sz w:val="27"/>
          <w:szCs w:val="27"/>
        </w:rPr>
        <w:t xml:space="preserve"> </w:t>
      </w:r>
      <w:r w:rsidRPr="003D2E69">
        <w:rPr>
          <w:sz w:val="27"/>
          <w:szCs w:val="27"/>
        </w:rPr>
        <w:t xml:space="preserve">округе – Югре и на весь период работы в данном статусе, совершении действий, предусмотренных Федеральным законом от 27.07.2006 №152-ФЗ «О персональных данных», иных нормативных правовых актов.  </w:t>
      </w:r>
    </w:p>
    <w:p w:rsidR="00C17E64" w:rsidRPr="007C7D4F" w:rsidRDefault="00C17E64" w:rsidP="0041661A">
      <w:pPr>
        <w:ind w:firstLine="709"/>
        <w:jc w:val="both"/>
        <w:rPr>
          <w:sz w:val="28"/>
          <w:szCs w:val="28"/>
        </w:rPr>
      </w:pPr>
    </w:p>
    <w:p w:rsidR="00C17E64" w:rsidRPr="007C7D4F" w:rsidRDefault="00C17E64" w:rsidP="0041661A">
      <w:pPr>
        <w:ind w:firstLine="709"/>
        <w:jc w:val="both"/>
        <w:rPr>
          <w:sz w:val="28"/>
          <w:szCs w:val="28"/>
        </w:rPr>
      </w:pPr>
      <w:r w:rsidRPr="007C7D4F">
        <w:rPr>
          <w:sz w:val="28"/>
          <w:szCs w:val="28"/>
        </w:rPr>
        <w:t>__________________</w:t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</w:r>
      <w:r w:rsidRPr="007C7D4F">
        <w:rPr>
          <w:sz w:val="28"/>
          <w:szCs w:val="28"/>
        </w:rPr>
        <w:tab/>
        <w:t>________________</w:t>
      </w:r>
    </w:p>
    <w:p w:rsidR="00C17E64" w:rsidRPr="007C7D4F" w:rsidRDefault="00C17E64" w:rsidP="00B300E6">
      <w:pPr>
        <w:ind w:firstLine="709"/>
        <w:jc w:val="both"/>
        <w:rPr>
          <w:sz w:val="20"/>
          <w:szCs w:val="20"/>
        </w:rPr>
      </w:pPr>
      <w:r w:rsidRPr="007C7D4F">
        <w:rPr>
          <w:sz w:val="20"/>
          <w:szCs w:val="20"/>
        </w:rPr>
        <w:t xml:space="preserve">               (дата)</w:t>
      </w:r>
      <w:r w:rsidRPr="007C7D4F">
        <w:rPr>
          <w:sz w:val="20"/>
          <w:szCs w:val="20"/>
        </w:rPr>
        <w:tab/>
        <w:t xml:space="preserve">                  </w:t>
      </w:r>
      <w:r w:rsidRPr="007C7D4F">
        <w:rPr>
          <w:sz w:val="20"/>
          <w:szCs w:val="20"/>
        </w:rPr>
        <w:tab/>
        <w:t xml:space="preserve"> </w:t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 w:rsidRPr="007C7D4F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sectPr w:rsidR="00C17E64" w:rsidRPr="007C7D4F" w:rsidSect="00007D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9E5"/>
    <w:multiLevelType w:val="hybridMultilevel"/>
    <w:tmpl w:val="73C48DD8"/>
    <w:lvl w:ilvl="0" w:tplc="266C7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B4545B"/>
    <w:multiLevelType w:val="hybridMultilevel"/>
    <w:tmpl w:val="5254B34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383FAE"/>
    <w:multiLevelType w:val="hybridMultilevel"/>
    <w:tmpl w:val="B9301578"/>
    <w:lvl w:ilvl="0" w:tplc="1A68477C">
      <w:start w:val="4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15A012B"/>
    <w:multiLevelType w:val="hybridMultilevel"/>
    <w:tmpl w:val="B184A376"/>
    <w:lvl w:ilvl="0" w:tplc="D4F09EC0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F24"/>
    <w:rsid w:val="00007DA4"/>
    <w:rsid w:val="00041F41"/>
    <w:rsid w:val="0009365D"/>
    <w:rsid w:val="000D3B27"/>
    <w:rsid w:val="001167D1"/>
    <w:rsid w:val="00117673"/>
    <w:rsid w:val="00187DDD"/>
    <w:rsid w:val="00194BB6"/>
    <w:rsid w:val="001E2E17"/>
    <w:rsid w:val="001E6D93"/>
    <w:rsid w:val="00213302"/>
    <w:rsid w:val="003332FE"/>
    <w:rsid w:val="00340A8E"/>
    <w:rsid w:val="003D2E69"/>
    <w:rsid w:val="003F1EE5"/>
    <w:rsid w:val="0041661A"/>
    <w:rsid w:val="004F73C4"/>
    <w:rsid w:val="00511350"/>
    <w:rsid w:val="00572AED"/>
    <w:rsid w:val="005878B0"/>
    <w:rsid w:val="00677B2A"/>
    <w:rsid w:val="006D609B"/>
    <w:rsid w:val="0071436A"/>
    <w:rsid w:val="007C7D4F"/>
    <w:rsid w:val="007E2AE6"/>
    <w:rsid w:val="0084761C"/>
    <w:rsid w:val="00955FD3"/>
    <w:rsid w:val="00961901"/>
    <w:rsid w:val="00A0157C"/>
    <w:rsid w:val="00B300E6"/>
    <w:rsid w:val="00C13DF1"/>
    <w:rsid w:val="00C17E64"/>
    <w:rsid w:val="00DD2A1D"/>
    <w:rsid w:val="00EA1F24"/>
    <w:rsid w:val="00EB564E"/>
    <w:rsid w:val="00F8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E6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1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546</Words>
  <Characters>3113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StrebkovaNV</dc:creator>
  <cp:keywords/>
  <dc:description/>
  <cp:lastModifiedBy>ShaipovaES</cp:lastModifiedBy>
  <cp:revision>14</cp:revision>
  <cp:lastPrinted>2017-04-19T06:04:00Z</cp:lastPrinted>
  <dcterms:created xsi:type="dcterms:W3CDTF">2016-11-19T22:00:00Z</dcterms:created>
  <dcterms:modified xsi:type="dcterms:W3CDTF">2017-04-19T06:04:00Z</dcterms:modified>
</cp:coreProperties>
</file>